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FDC1E8" w14:textId="77777777" w:rsidR="00A01863" w:rsidRPr="00387C56" w:rsidRDefault="00A01863" w:rsidP="002A706D">
      <w:pPr>
        <w:rPr>
          <w:lang w:val="sr-Cyrl-CS"/>
        </w:rPr>
      </w:pPr>
    </w:p>
    <w:p w14:paraId="2104A624" w14:textId="712DA79E" w:rsidR="002A706D" w:rsidRPr="00387C56" w:rsidRDefault="007413D2" w:rsidP="002A706D">
      <w:pPr>
        <w:rPr>
          <w:lang w:val="sr-Cyrl-CS"/>
        </w:rPr>
      </w:pPr>
      <w:r w:rsidRPr="00387C56">
        <w:rPr>
          <w:lang w:val="hr-HR"/>
        </w:rPr>
        <w:t>Број:</w:t>
      </w:r>
      <w:r w:rsidRPr="00387C56">
        <w:rPr>
          <w:lang w:val="sr-Cyrl-CS"/>
        </w:rPr>
        <w:t xml:space="preserve"> </w:t>
      </w:r>
      <w:r w:rsidR="003C7125" w:rsidRPr="00387C56">
        <w:rPr>
          <w:lang w:val="sr-Cyrl-CS"/>
        </w:rPr>
        <w:t>V-</w:t>
      </w:r>
      <w:r w:rsidR="00973AC4">
        <w:rPr>
          <w:lang w:val="en-US"/>
        </w:rPr>
        <w:t>4</w:t>
      </w:r>
      <w:r w:rsidR="00F61D43">
        <w:rPr>
          <w:lang w:val="sr-Cyrl-CS"/>
        </w:rPr>
        <w:t>. инт/</w:t>
      </w:r>
      <w:r w:rsidR="00F61D43">
        <w:rPr>
          <w:lang w:val="hr-HR"/>
        </w:rPr>
        <w:t>2</w:t>
      </w:r>
      <w:r w:rsidR="00CB6A0B">
        <w:rPr>
          <w:lang w:val="hr-HR"/>
        </w:rPr>
        <w:t>1</w:t>
      </w:r>
      <w:r w:rsidR="003C7125" w:rsidRPr="00387C56">
        <w:rPr>
          <w:lang w:val="sr-Cyrl-CS"/>
        </w:rPr>
        <w:t xml:space="preserve"> </w:t>
      </w:r>
    </w:p>
    <w:p w14:paraId="4A668A25" w14:textId="5FF94D2D" w:rsidR="002A706D" w:rsidRPr="00387C56" w:rsidRDefault="002A706D" w:rsidP="002A706D">
      <w:pPr>
        <w:rPr>
          <w:lang w:val="sr-Cyrl-BA"/>
        </w:rPr>
      </w:pPr>
      <w:r w:rsidRPr="00387C56">
        <w:rPr>
          <w:lang w:val="sr-Cyrl-BA"/>
        </w:rPr>
        <w:t xml:space="preserve">Датум: </w:t>
      </w:r>
      <w:r w:rsidR="00992742">
        <w:rPr>
          <w:lang w:val="en-US"/>
        </w:rPr>
        <w:t>19</w:t>
      </w:r>
      <w:r w:rsidR="0099299B">
        <w:rPr>
          <w:lang w:val="sr-Cyrl-BA"/>
        </w:rPr>
        <w:t>.0</w:t>
      </w:r>
      <w:r w:rsidR="00992742">
        <w:rPr>
          <w:lang w:val="en-US"/>
        </w:rPr>
        <w:t>3</w:t>
      </w:r>
      <w:r w:rsidR="0099299B">
        <w:rPr>
          <w:lang w:val="sr-Cyrl-BA"/>
        </w:rPr>
        <w:t>.</w:t>
      </w:r>
      <w:r w:rsidRPr="00387C56">
        <w:rPr>
          <w:lang w:val="sr-Cyrl-BA"/>
        </w:rPr>
        <w:t>20</w:t>
      </w:r>
      <w:r w:rsidR="009B7184">
        <w:rPr>
          <w:lang w:val="hr-HR"/>
        </w:rPr>
        <w:t>2</w:t>
      </w:r>
      <w:r w:rsidR="00CB6A0B">
        <w:rPr>
          <w:lang w:val="hr-HR"/>
        </w:rPr>
        <w:t>1</w:t>
      </w:r>
      <w:r w:rsidRPr="00387C56">
        <w:rPr>
          <w:lang w:val="sr-Cyrl-BA"/>
        </w:rPr>
        <w:t>.</w:t>
      </w:r>
      <w:r w:rsidR="002F4C62" w:rsidRPr="00387C56">
        <w:rPr>
          <w:lang w:val="hr-HR"/>
        </w:rPr>
        <w:t xml:space="preserve"> </w:t>
      </w:r>
      <w:r w:rsidRPr="00387C56">
        <w:rPr>
          <w:lang w:val="sr-Cyrl-BA"/>
        </w:rPr>
        <w:t>године</w:t>
      </w:r>
    </w:p>
    <w:p w14:paraId="5ACE89D4" w14:textId="77777777" w:rsidR="00B71738" w:rsidRPr="00387C56" w:rsidRDefault="002A706D" w:rsidP="0094670B">
      <w:pPr>
        <w:tabs>
          <w:tab w:val="left" w:pos="720"/>
          <w:tab w:val="left" w:pos="1440"/>
          <w:tab w:val="left" w:pos="2160"/>
          <w:tab w:val="left" w:pos="2880"/>
          <w:tab w:val="left" w:pos="3636"/>
        </w:tabs>
        <w:rPr>
          <w:b/>
          <w:lang w:val="sr-Cyrl-BA"/>
        </w:rPr>
      </w:pPr>
      <w:r w:rsidRPr="00387C56">
        <w:rPr>
          <w:lang w:val="sr-Cyrl-BA"/>
        </w:rPr>
        <w:tab/>
      </w:r>
      <w:r w:rsidRPr="00387C56">
        <w:rPr>
          <w:lang w:val="sr-Cyrl-BA"/>
        </w:rPr>
        <w:tab/>
      </w:r>
      <w:r w:rsidRPr="00387C56">
        <w:rPr>
          <w:lang w:val="sr-Cyrl-BA"/>
        </w:rPr>
        <w:tab/>
      </w:r>
      <w:r w:rsidRPr="00387C56">
        <w:rPr>
          <w:lang w:val="sr-Cyrl-BA"/>
        </w:rPr>
        <w:tab/>
      </w:r>
      <w:r w:rsidR="0094670B" w:rsidRPr="00387C56">
        <w:rPr>
          <w:lang w:val="sr-Cyrl-BA"/>
        </w:rPr>
        <w:tab/>
      </w:r>
      <w:r w:rsidR="007413D2" w:rsidRPr="00387C56">
        <w:rPr>
          <w:b/>
          <w:lang w:val="sr-Cyrl-BA"/>
        </w:rPr>
        <w:tab/>
      </w:r>
      <w:r w:rsidR="0094670B" w:rsidRPr="00387C56">
        <w:rPr>
          <w:b/>
          <w:lang w:val="sr-Cyrl-BA"/>
        </w:rPr>
        <w:tab/>
      </w:r>
    </w:p>
    <w:p w14:paraId="408A626E" w14:textId="77777777" w:rsidR="00CC5367" w:rsidRPr="00387C56" w:rsidRDefault="007413D2" w:rsidP="002A706D">
      <w:pPr>
        <w:rPr>
          <w:b/>
          <w:lang w:val="sr-Cyrl-BA"/>
        </w:rPr>
      </w:pPr>
      <w:r w:rsidRPr="00387C56">
        <w:rPr>
          <w:b/>
          <w:lang w:val="sr-Cyrl-BA"/>
        </w:rPr>
        <w:tab/>
      </w:r>
    </w:p>
    <w:p w14:paraId="17EEFCB1" w14:textId="77777777" w:rsidR="00C177F9" w:rsidRPr="00387C56" w:rsidRDefault="00C177F9" w:rsidP="002A706D">
      <w:pPr>
        <w:rPr>
          <w:b/>
          <w:lang w:val="sr-Cyrl-BA"/>
        </w:rPr>
      </w:pPr>
    </w:p>
    <w:p w14:paraId="4660C6E6" w14:textId="77777777" w:rsidR="00C177F9" w:rsidRPr="00387C56" w:rsidRDefault="00C177F9" w:rsidP="002A706D">
      <w:pPr>
        <w:rPr>
          <w:b/>
          <w:lang w:val="sr-Cyrl-BA"/>
        </w:rPr>
      </w:pPr>
    </w:p>
    <w:p w14:paraId="09BB5307" w14:textId="77777777" w:rsidR="00DD235C" w:rsidRPr="00387C56" w:rsidRDefault="007413D2" w:rsidP="002A706D">
      <w:pPr>
        <w:rPr>
          <w:b/>
          <w:i/>
          <w:lang w:val="sr-Cyrl-BA"/>
        </w:rPr>
      </w:pPr>
      <w:r w:rsidRPr="00387C56">
        <w:rPr>
          <w:b/>
          <w:lang w:val="sr-Cyrl-BA"/>
        </w:rPr>
        <w:tab/>
      </w:r>
      <w:r w:rsidRPr="00387C56">
        <w:rPr>
          <w:b/>
          <w:lang w:val="sr-Cyrl-BA"/>
        </w:rPr>
        <w:tab/>
      </w:r>
      <w:r w:rsidRPr="00387C56">
        <w:rPr>
          <w:b/>
          <w:lang w:val="sr-Cyrl-BA"/>
        </w:rPr>
        <w:tab/>
      </w:r>
      <w:r w:rsidR="00B71738" w:rsidRPr="00387C56">
        <w:rPr>
          <w:b/>
          <w:lang w:val="sr-Cyrl-BA"/>
        </w:rPr>
        <w:tab/>
      </w:r>
      <w:r w:rsidR="00B71738" w:rsidRPr="00387C56">
        <w:rPr>
          <w:b/>
          <w:lang w:val="sr-Cyrl-BA"/>
        </w:rPr>
        <w:tab/>
      </w:r>
      <w:r w:rsidR="00B71738" w:rsidRPr="00387C56">
        <w:rPr>
          <w:b/>
          <w:lang w:val="sr-Cyrl-BA"/>
        </w:rPr>
        <w:tab/>
      </w:r>
      <w:r w:rsidR="00B71738" w:rsidRPr="00387C56">
        <w:rPr>
          <w:b/>
          <w:lang w:val="sr-Cyrl-BA"/>
        </w:rPr>
        <w:tab/>
      </w:r>
      <w:r w:rsidR="000D10CB" w:rsidRPr="00387C56">
        <w:rPr>
          <w:b/>
          <w:lang w:val="sr-Cyrl-BA"/>
        </w:rPr>
        <w:t>УПРАВА ДРУШТВА</w:t>
      </w:r>
    </w:p>
    <w:p w14:paraId="726CF57A" w14:textId="77777777" w:rsidR="00033032" w:rsidRPr="00387C56" w:rsidRDefault="00033032" w:rsidP="002A706D">
      <w:pPr>
        <w:rPr>
          <w:b/>
          <w:lang w:val="sr-Cyrl-BA"/>
        </w:rPr>
      </w:pPr>
    </w:p>
    <w:p w14:paraId="59124387" w14:textId="77777777" w:rsidR="00954121" w:rsidRPr="00387C56" w:rsidRDefault="00954121" w:rsidP="002A706D">
      <w:pPr>
        <w:rPr>
          <w:b/>
          <w:lang w:val="sr-Cyrl-BA"/>
        </w:rPr>
      </w:pPr>
    </w:p>
    <w:p w14:paraId="2CB575C6" w14:textId="77777777" w:rsidR="00C177F9" w:rsidRPr="00387C56" w:rsidRDefault="00C177F9" w:rsidP="002A706D">
      <w:pPr>
        <w:rPr>
          <w:b/>
          <w:lang w:val="sr-Cyrl-BA"/>
        </w:rPr>
      </w:pPr>
    </w:p>
    <w:p w14:paraId="4873FDB4" w14:textId="77777777" w:rsidR="00C177F9" w:rsidRPr="00387C56" w:rsidRDefault="00C177F9" w:rsidP="002A706D">
      <w:pPr>
        <w:rPr>
          <w:b/>
          <w:lang w:val="hr-HR"/>
        </w:rPr>
      </w:pPr>
    </w:p>
    <w:p w14:paraId="24D8B4E3" w14:textId="79462632" w:rsidR="005E5A95" w:rsidRPr="00387C56" w:rsidRDefault="002A706D" w:rsidP="005E5A95">
      <w:pPr>
        <w:rPr>
          <w:lang w:val="sr-Cyrl-CS"/>
        </w:rPr>
      </w:pPr>
      <w:r w:rsidRPr="00387C56">
        <w:rPr>
          <w:b/>
          <w:lang w:val="sr-Cyrl-BA"/>
        </w:rPr>
        <w:t>ПРЕДМЕТ:</w:t>
      </w:r>
      <w:r w:rsidRPr="00387C56">
        <w:rPr>
          <w:lang w:val="sr-Cyrl-BA"/>
        </w:rPr>
        <w:t xml:space="preserve"> </w:t>
      </w:r>
      <w:r w:rsidR="00992742">
        <w:rPr>
          <w:lang w:val="sr-Cyrl-BA"/>
        </w:rPr>
        <w:t>Напомене уз ф</w:t>
      </w:r>
      <w:r w:rsidR="00973AC4">
        <w:rPr>
          <w:lang w:val="sr-Cyrl-BA"/>
        </w:rPr>
        <w:t>инансијск</w:t>
      </w:r>
      <w:r w:rsidR="00992742">
        <w:rPr>
          <w:lang w:val="sr-Cyrl-BA"/>
        </w:rPr>
        <w:t>е</w:t>
      </w:r>
      <w:r w:rsidR="00973AC4">
        <w:rPr>
          <w:lang w:val="sr-Cyrl-BA"/>
        </w:rPr>
        <w:t xml:space="preserve"> извјештај</w:t>
      </w:r>
      <w:r w:rsidR="00992742">
        <w:rPr>
          <w:lang w:val="sr-Cyrl-BA"/>
        </w:rPr>
        <w:t>е</w:t>
      </w:r>
      <w:r w:rsidR="00973AC4">
        <w:rPr>
          <w:lang w:val="sr-Cyrl-BA"/>
        </w:rPr>
        <w:t xml:space="preserve"> за 2020. годину</w:t>
      </w:r>
      <w:r w:rsidR="005E5A95" w:rsidRPr="00387C56">
        <w:rPr>
          <w:lang w:val="hr-HR"/>
        </w:rPr>
        <w:t xml:space="preserve"> </w:t>
      </w:r>
    </w:p>
    <w:p w14:paraId="28A041C8" w14:textId="77777777" w:rsidR="007413D2" w:rsidRPr="00387C56" w:rsidRDefault="005E5A95" w:rsidP="005E5A95">
      <w:pPr>
        <w:ind w:firstLine="720"/>
        <w:rPr>
          <w:lang w:val="sr-Cyrl-CS"/>
        </w:rPr>
      </w:pPr>
      <w:r w:rsidRPr="00387C56">
        <w:rPr>
          <w:lang w:val="sr-Cyrl-CS"/>
        </w:rPr>
        <w:t xml:space="preserve">          </w:t>
      </w:r>
    </w:p>
    <w:p w14:paraId="27085CEA" w14:textId="77777777" w:rsidR="00665B29" w:rsidRPr="00387C56" w:rsidRDefault="00665B29" w:rsidP="002A706D">
      <w:pPr>
        <w:rPr>
          <w:lang w:val="sr-Cyrl-CS"/>
        </w:rPr>
      </w:pPr>
    </w:p>
    <w:p w14:paraId="06E14CE3" w14:textId="77777777" w:rsidR="00954121" w:rsidRPr="00387C56" w:rsidRDefault="00954121" w:rsidP="002A706D">
      <w:pPr>
        <w:rPr>
          <w:lang w:val="sr-Cyrl-CS"/>
        </w:rPr>
      </w:pPr>
    </w:p>
    <w:p w14:paraId="0C4F45B5" w14:textId="77777777" w:rsidR="00C177F9" w:rsidRPr="00387C56" w:rsidRDefault="00C177F9" w:rsidP="002A706D">
      <w:pPr>
        <w:rPr>
          <w:lang w:val="sr-Cyrl-CS"/>
        </w:rPr>
      </w:pPr>
    </w:p>
    <w:p w14:paraId="5831EECB" w14:textId="77777777" w:rsidR="00A01863" w:rsidRPr="00387C56" w:rsidRDefault="00CC5CD3" w:rsidP="00856C6D">
      <w:pPr>
        <w:spacing w:after="120"/>
        <w:rPr>
          <w:lang w:val="sr-Cyrl-CS"/>
        </w:rPr>
      </w:pPr>
      <w:r w:rsidRPr="00387C56">
        <w:rPr>
          <w:lang w:val="hr-HR"/>
        </w:rPr>
        <w:tab/>
      </w:r>
      <w:r w:rsidR="00A01863" w:rsidRPr="00387C56">
        <w:rPr>
          <w:lang w:val="sr-Cyrl-CS"/>
        </w:rPr>
        <w:t>Поштовани,</w:t>
      </w:r>
    </w:p>
    <w:p w14:paraId="0EA2CAE0" w14:textId="77777777" w:rsidR="00EE562F" w:rsidRPr="00387C56" w:rsidRDefault="00A01863" w:rsidP="005E5A95">
      <w:pPr>
        <w:rPr>
          <w:lang w:val="sr-Cyrl-CS"/>
        </w:rPr>
      </w:pPr>
      <w:r w:rsidRPr="00387C56">
        <w:rPr>
          <w:lang w:val="sr-Cyrl-CS"/>
        </w:rPr>
        <w:tab/>
      </w:r>
    </w:p>
    <w:p w14:paraId="164DA0C9" w14:textId="511A9691" w:rsidR="0099299B" w:rsidRDefault="00387C56" w:rsidP="00547522">
      <w:pPr>
        <w:ind w:firstLine="720"/>
        <w:jc w:val="both"/>
        <w:rPr>
          <w:lang w:val="sr-Cyrl-CS"/>
        </w:rPr>
      </w:pPr>
      <w:r w:rsidRPr="00387C56">
        <w:rPr>
          <w:lang w:val="sr-Cyrl-CS"/>
        </w:rPr>
        <w:t xml:space="preserve">У </w:t>
      </w:r>
      <w:r w:rsidR="00973AC4">
        <w:rPr>
          <w:lang w:val="sr-Cyrl-CS"/>
        </w:rPr>
        <w:t xml:space="preserve">прилогу достављамо </w:t>
      </w:r>
      <w:r w:rsidR="00992742">
        <w:rPr>
          <w:lang w:val="sr-Cyrl-CS"/>
        </w:rPr>
        <w:t xml:space="preserve">Напомене уз </w:t>
      </w:r>
      <w:r w:rsidR="00973AC4">
        <w:rPr>
          <w:lang w:val="sr-Cyrl-CS"/>
        </w:rPr>
        <w:t>финансијске извјештаје за 2020. годину.</w:t>
      </w:r>
    </w:p>
    <w:p w14:paraId="11FE4377" w14:textId="77777777" w:rsidR="00CB6A0B" w:rsidRDefault="00CB6A0B" w:rsidP="002A706D">
      <w:pPr>
        <w:rPr>
          <w:b/>
          <w:lang w:val="bs-Cyrl-BA"/>
        </w:rPr>
      </w:pPr>
    </w:p>
    <w:p w14:paraId="0759FEE6" w14:textId="50240C72" w:rsidR="007831B1" w:rsidRPr="00387C56" w:rsidRDefault="007831B1" w:rsidP="002A706D">
      <w:pPr>
        <w:rPr>
          <w:lang w:val="bs-Cyrl-BA"/>
        </w:rPr>
      </w:pPr>
      <w:r w:rsidRPr="00387C56">
        <w:rPr>
          <w:b/>
          <w:lang w:val="bs-Cyrl-BA"/>
        </w:rPr>
        <w:tab/>
      </w:r>
      <w:r w:rsidRPr="00387C56">
        <w:rPr>
          <w:lang w:val="bs-Cyrl-BA"/>
        </w:rPr>
        <w:t>С поштовањем,</w:t>
      </w:r>
    </w:p>
    <w:p w14:paraId="22946D70" w14:textId="77777777" w:rsidR="00856C6D" w:rsidRPr="00387C56" w:rsidRDefault="002A706D" w:rsidP="002A706D">
      <w:pPr>
        <w:rPr>
          <w:b/>
          <w:lang w:val="bs-Cyrl-BA"/>
        </w:rPr>
      </w:pPr>
      <w:r w:rsidRPr="00387C56">
        <w:rPr>
          <w:b/>
          <w:lang w:val="bs-Cyrl-BA"/>
        </w:rPr>
        <w:t xml:space="preserve">                  </w:t>
      </w:r>
    </w:p>
    <w:p w14:paraId="333717C9" w14:textId="77777777" w:rsidR="00AA327E" w:rsidRPr="00387C56" w:rsidRDefault="00AA327E" w:rsidP="002A706D">
      <w:pPr>
        <w:rPr>
          <w:b/>
          <w:lang w:val="hr-HR"/>
        </w:rPr>
      </w:pPr>
    </w:p>
    <w:p w14:paraId="63985967" w14:textId="77777777" w:rsidR="00EE562F" w:rsidRPr="00387C56" w:rsidRDefault="002A706D" w:rsidP="00EE562F">
      <w:pPr>
        <w:ind w:left="720"/>
        <w:rPr>
          <w:lang w:val="sr-Cyrl-CS"/>
        </w:rPr>
      </w:pPr>
      <w:r w:rsidRPr="00387C56">
        <w:rPr>
          <w:lang w:val="bs-Cyrl-BA"/>
        </w:rPr>
        <w:t xml:space="preserve">      </w:t>
      </w:r>
      <w:r w:rsidRPr="00387C56">
        <w:rPr>
          <w:lang w:val="bs-Cyrl-BA"/>
        </w:rPr>
        <w:tab/>
      </w:r>
      <w:r w:rsidRPr="00387C56">
        <w:rPr>
          <w:lang w:val="bs-Cyrl-BA"/>
        </w:rPr>
        <w:tab/>
      </w:r>
      <w:r w:rsidRPr="00387C56">
        <w:rPr>
          <w:lang w:val="bs-Cyrl-BA"/>
        </w:rPr>
        <w:tab/>
      </w:r>
      <w:r w:rsidRPr="00387C56">
        <w:rPr>
          <w:lang w:val="bs-Cyrl-BA"/>
        </w:rPr>
        <w:tab/>
      </w:r>
      <w:r w:rsidRPr="00387C56">
        <w:rPr>
          <w:b/>
          <w:lang w:val="bs-Cyrl-BA"/>
        </w:rPr>
        <w:t xml:space="preserve">                 </w:t>
      </w:r>
      <w:r w:rsidR="0054292E" w:rsidRPr="00387C56">
        <w:rPr>
          <w:b/>
          <w:lang w:val="bs-Cyrl-BA"/>
        </w:rPr>
        <w:t xml:space="preserve">    </w:t>
      </w:r>
      <w:r w:rsidR="003C7125" w:rsidRPr="00387C56">
        <w:rPr>
          <w:b/>
          <w:lang w:val="bs-Cyrl-BA"/>
        </w:rPr>
        <w:tab/>
        <w:t xml:space="preserve">      </w:t>
      </w:r>
    </w:p>
    <w:p w14:paraId="66AAA706" w14:textId="77777777" w:rsidR="00EE562F" w:rsidRPr="00387C56" w:rsidRDefault="00EE562F" w:rsidP="00EE562F">
      <w:pPr>
        <w:ind w:left="720"/>
        <w:rPr>
          <w:lang w:val="sr-Cyrl-BA"/>
        </w:rPr>
      </w:pPr>
      <w:r w:rsidRPr="00387C56">
        <w:rPr>
          <w:lang w:val="sr-Cyrl-CS"/>
        </w:rPr>
        <w:t xml:space="preserve">                                                          ПОМОЋНИК ГЕНЕРАЛНОГ ДИРЕКТОРА   </w:t>
      </w:r>
      <w:r w:rsidRPr="00387C56">
        <w:t xml:space="preserve"> </w:t>
      </w:r>
    </w:p>
    <w:p w14:paraId="3BD66C85" w14:textId="77777777" w:rsidR="00EE562F" w:rsidRPr="00387C56" w:rsidRDefault="00EE562F" w:rsidP="00EE562F">
      <w:pPr>
        <w:ind w:left="720"/>
        <w:rPr>
          <w:lang w:val="sr-Cyrl-BA"/>
        </w:rPr>
      </w:pPr>
      <w:r w:rsidRPr="00387C56">
        <w:rPr>
          <w:lang w:val="sr-Cyrl-BA"/>
        </w:rPr>
        <w:t xml:space="preserve">                                                                         ЗА ЕКОНОМСКЕ ПОСЛОВЕ                               </w:t>
      </w:r>
    </w:p>
    <w:p w14:paraId="2C0DEDE7" w14:textId="77777777" w:rsidR="00EE562F" w:rsidRPr="00387C56" w:rsidRDefault="00EE562F" w:rsidP="00EE562F">
      <w:pPr>
        <w:ind w:left="720"/>
      </w:pPr>
    </w:p>
    <w:p w14:paraId="2D6C8A9D" w14:textId="77777777" w:rsidR="00EE562F" w:rsidRPr="00387C56" w:rsidRDefault="00EE562F" w:rsidP="00EE562F">
      <w:pPr>
        <w:ind w:left="720"/>
      </w:pPr>
      <w:r w:rsidRPr="00387C56">
        <w:t xml:space="preserve">                                                          ______________________________________                                                              </w:t>
      </w:r>
    </w:p>
    <w:p w14:paraId="380E7EC1" w14:textId="77777777" w:rsidR="00EE562F" w:rsidRPr="00387C56" w:rsidRDefault="00EE562F" w:rsidP="00EE562F">
      <w:pPr>
        <w:rPr>
          <w:lang w:val="sr-Cyrl-CS"/>
        </w:rPr>
      </w:pPr>
      <w:r w:rsidRPr="00387C56">
        <w:rPr>
          <w:lang w:val="sr-Cyrl-CS"/>
        </w:rPr>
        <w:t xml:space="preserve">                                       </w:t>
      </w:r>
      <w:r w:rsidRPr="00387C56">
        <w:rPr>
          <w:lang w:val="sr-Cyrl-CS"/>
        </w:rPr>
        <w:tab/>
      </w:r>
      <w:r w:rsidRPr="00387C56">
        <w:rPr>
          <w:lang w:val="sr-Cyrl-CS"/>
        </w:rPr>
        <w:tab/>
      </w:r>
      <w:r w:rsidRPr="00387C56">
        <w:rPr>
          <w:lang w:val="sr-Cyrl-CS"/>
        </w:rPr>
        <w:tab/>
        <w:t xml:space="preserve">           </w:t>
      </w:r>
      <w:r w:rsidR="009B7184">
        <w:rPr>
          <w:lang w:val="sr-Cyrl-CS"/>
        </w:rPr>
        <w:t xml:space="preserve">       Жељко Ђурић</w:t>
      </w:r>
      <w:r w:rsidRPr="00387C56">
        <w:rPr>
          <w:lang w:val="sr-Cyrl-CS"/>
        </w:rPr>
        <w:t>, дипл.ек.</w:t>
      </w:r>
    </w:p>
    <w:p w14:paraId="1F218429" w14:textId="77777777" w:rsidR="00EE562F" w:rsidRPr="00387C56" w:rsidRDefault="00EE562F" w:rsidP="00EE562F">
      <w:pPr>
        <w:rPr>
          <w:lang w:val="sr-Cyrl-CS"/>
        </w:rPr>
      </w:pPr>
    </w:p>
    <w:p w14:paraId="63D7EEC3" w14:textId="77777777" w:rsidR="00EE562F" w:rsidRPr="00387C56" w:rsidRDefault="00EE562F" w:rsidP="00EE562F">
      <w:pPr>
        <w:rPr>
          <w:b/>
          <w:i/>
          <w:sz w:val="18"/>
          <w:szCs w:val="18"/>
          <w:lang w:val="bs-Cyrl-BA"/>
        </w:rPr>
      </w:pPr>
    </w:p>
    <w:p w14:paraId="6DEF8ED2" w14:textId="77777777" w:rsidR="00EE562F" w:rsidRPr="00387C56" w:rsidRDefault="00EE562F" w:rsidP="00EE562F">
      <w:pPr>
        <w:rPr>
          <w:b/>
          <w:i/>
          <w:sz w:val="18"/>
          <w:szCs w:val="18"/>
          <w:lang w:val="bs-Cyrl-BA"/>
        </w:rPr>
      </w:pPr>
    </w:p>
    <w:p w14:paraId="1A470248" w14:textId="77777777" w:rsidR="00EE562F" w:rsidRPr="00387C56" w:rsidRDefault="00EE562F" w:rsidP="00EE562F">
      <w:pPr>
        <w:rPr>
          <w:b/>
          <w:i/>
          <w:sz w:val="18"/>
          <w:szCs w:val="18"/>
          <w:lang w:val="bs-Cyrl-BA"/>
        </w:rPr>
      </w:pPr>
    </w:p>
    <w:p w14:paraId="312F3E87" w14:textId="77777777" w:rsidR="000F771B" w:rsidRPr="00387C56" w:rsidRDefault="000F771B" w:rsidP="00EE562F">
      <w:pPr>
        <w:rPr>
          <w:b/>
          <w:i/>
          <w:sz w:val="18"/>
          <w:szCs w:val="18"/>
          <w:lang w:val="bs-Cyrl-BA"/>
        </w:rPr>
      </w:pPr>
      <w:r w:rsidRPr="00387C56">
        <w:rPr>
          <w:b/>
          <w:i/>
          <w:sz w:val="18"/>
          <w:szCs w:val="18"/>
          <w:lang w:val="bs-Cyrl-BA"/>
        </w:rPr>
        <w:t>Прилог:</w:t>
      </w:r>
    </w:p>
    <w:p w14:paraId="7C7E879F" w14:textId="77777777" w:rsidR="000F771B" w:rsidRPr="00387C56" w:rsidRDefault="000F771B" w:rsidP="000F771B">
      <w:pPr>
        <w:numPr>
          <w:ilvl w:val="0"/>
          <w:numId w:val="10"/>
        </w:numPr>
        <w:rPr>
          <w:i/>
          <w:sz w:val="18"/>
          <w:szCs w:val="18"/>
          <w:lang w:val="bs-Cyrl-BA"/>
        </w:rPr>
      </w:pPr>
      <w:r w:rsidRPr="00387C56">
        <w:rPr>
          <w:i/>
          <w:sz w:val="18"/>
          <w:szCs w:val="18"/>
          <w:lang w:val="bs-Cyrl-BA"/>
        </w:rPr>
        <w:t>као у тексту</w:t>
      </w:r>
    </w:p>
    <w:p w14:paraId="1D25E303" w14:textId="77777777" w:rsidR="000F771B" w:rsidRPr="00387C56" w:rsidRDefault="000F771B" w:rsidP="00CC5367">
      <w:pPr>
        <w:ind w:left="360"/>
        <w:rPr>
          <w:i/>
          <w:sz w:val="18"/>
          <w:szCs w:val="18"/>
          <w:lang w:val="bs-Cyrl-BA"/>
        </w:rPr>
      </w:pPr>
    </w:p>
    <w:p w14:paraId="5182B47E" w14:textId="77777777" w:rsidR="002A706D" w:rsidRPr="00387C56" w:rsidRDefault="002A706D" w:rsidP="002A706D">
      <w:pPr>
        <w:rPr>
          <w:b/>
          <w:i/>
          <w:sz w:val="18"/>
          <w:szCs w:val="18"/>
          <w:lang w:val="bs-Cyrl-BA"/>
        </w:rPr>
      </w:pPr>
      <w:r w:rsidRPr="00387C56">
        <w:rPr>
          <w:b/>
          <w:i/>
          <w:sz w:val="18"/>
          <w:szCs w:val="18"/>
          <w:lang w:val="bs-Cyrl-BA"/>
        </w:rPr>
        <w:t>Достављено:</w:t>
      </w:r>
    </w:p>
    <w:p w14:paraId="1E532DC7" w14:textId="77777777" w:rsidR="002A706D" w:rsidRPr="00387C56" w:rsidRDefault="00D770D9" w:rsidP="002A706D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 w:rsidRPr="00387C56">
        <w:rPr>
          <w:i/>
          <w:sz w:val="18"/>
          <w:szCs w:val="18"/>
          <w:lang w:val="bs-Cyrl-BA"/>
        </w:rPr>
        <w:t>н</w:t>
      </w:r>
      <w:r w:rsidR="002A706D" w:rsidRPr="00387C56">
        <w:rPr>
          <w:i/>
          <w:sz w:val="18"/>
          <w:szCs w:val="18"/>
          <w:lang w:val="bs-Cyrl-BA"/>
        </w:rPr>
        <w:t xml:space="preserve">аслову </w:t>
      </w:r>
    </w:p>
    <w:p w14:paraId="780FE343" w14:textId="77777777" w:rsidR="002A706D" w:rsidRPr="00387C56" w:rsidRDefault="002A706D" w:rsidP="002A706D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 w:rsidRPr="00387C56">
        <w:rPr>
          <w:i/>
          <w:sz w:val="18"/>
          <w:szCs w:val="18"/>
          <w:lang w:val="bs-Cyrl-BA"/>
        </w:rPr>
        <w:t>а/а</w:t>
      </w:r>
    </w:p>
    <w:p w14:paraId="148E757B" w14:textId="77777777" w:rsidR="002A706D" w:rsidRPr="00387C56" w:rsidRDefault="002A706D" w:rsidP="002A706D">
      <w:pPr>
        <w:rPr>
          <w:lang w:val="bs-Cyrl-BA"/>
        </w:rPr>
      </w:pPr>
      <w:r w:rsidRPr="00387C56">
        <w:rPr>
          <w:sz w:val="16"/>
          <w:szCs w:val="16"/>
          <w:lang w:val="bs-Cyrl-BA"/>
        </w:rPr>
        <w:t xml:space="preserve"> </w:t>
      </w:r>
    </w:p>
    <w:sectPr w:rsidR="002A706D" w:rsidRPr="00387C56" w:rsidSect="001F5E1A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960" w:right="1417" w:bottom="993" w:left="1417" w:header="284" w:footer="2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C8E023" w14:textId="77777777" w:rsidR="004A5C9C" w:rsidRDefault="004A5C9C">
      <w:r>
        <w:separator/>
      </w:r>
    </w:p>
  </w:endnote>
  <w:endnote w:type="continuationSeparator" w:id="0">
    <w:p w14:paraId="7FA5BE97" w14:textId="77777777" w:rsidR="004A5C9C" w:rsidRDefault="004A5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l">
    <w:altName w:val="Arial"/>
    <w:charset w:val="00"/>
    <w:family w:val="swiss"/>
    <w:pitch w:val="variable"/>
    <w:sig w:usb0="00000003" w:usb1="00000000" w:usb2="00000000" w:usb3="00000000" w:csb0="00000001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r Times">
    <w:altName w:val="Courier New"/>
    <w:charset w:val="00"/>
    <w:family w:val="roman"/>
    <w:pitch w:val="variable"/>
    <w:sig w:usb0="00000001" w:usb1="00000000" w:usb2="00000000" w:usb3="00000000" w:csb0="00000009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1FB3F6" w14:textId="77777777" w:rsidR="00A36E46" w:rsidRDefault="00DE65BC" w:rsidP="007153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36E4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47C001" w14:textId="77777777" w:rsidR="00A36E46" w:rsidRDefault="00A36E46" w:rsidP="00A36E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BAF2DE" w14:textId="77777777" w:rsidR="00A36E46" w:rsidRDefault="00DE65BC" w:rsidP="007153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36E4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E5A95">
      <w:rPr>
        <w:rStyle w:val="PageNumber"/>
        <w:noProof/>
      </w:rPr>
      <w:t>2</w:t>
    </w:r>
    <w:r>
      <w:rPr>
        <w:rStyle w:val="PageNumber"/>
      </w:rPr>
      <w:fldChar w:fldCharType="end"/>
    </w:r>
  </w:p>
  <w:p w14:paraId="6F03DF80" w14:textId="77777777" w:rsidR="004D0AD0" w:rsidRPr="00EA7F78" w:rsidRDefault="004D0AD0" w:rsidP="00A36E46">
    <w:pPr>
      <w:spacing w:after="200"/>
      <w:ind w:right="360"/>
      <w:jc w:val="both"/>
      <w:rPr>
        <w:b/>
        <w:spacing w:val="-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F1DB00" w14:textId="77777777" w:rsidR="004A5C9C" w:rsidRDefault="004A5C9C">
      <w:r>
        <w:separator/>
      </w:r>
    </w:p>
  </w:footnote>
  <w:footnote w:type="continuationSeparator" w:id="0">
    <w:p w14:paraId="001B3A64" w14:textId="77777777" w:rsidR="004A5C9C" w:rsidRDefault="004A5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55509A" w14:textId="77777777" w:rsidR="004D0AD0" w:rsidRDefault="004D0AD0" w:rsidP="00F91E97">
    <w:pPr>
      <w:jc w:val="center"/>
    </w:pPr>
  </w:p>
  <w:p w14:paraId="7801FCCF" w14:textId="77777777" w:rsidR="009B3F29" w:rsidRPr="009B3F29" w:rsidRDefault="009B3F29">
    <w:pPr>
      <w:rPr>
        <w:rFonts w:ascii="Ariall" w:hAnsi="Ariall"/>
        <w:sz w:val="16"/>
        <w:lang w:val="en-US"/>
      </w:rPr>
    </w:pPr>
  </w:p>
  <w:p w14:paraId="7F4C7B5E" w14:textId="77777777" w:rsidR="00121431" w:rsidRDefault="00121431">
    <w:pPr>
      <w:rPr>
        <w:sz w:val="4"/>
      </w:rPr>
    </w:pPr>
  </w:p>
  <w:p w14:paraId="3425D430" w14:textId="77777777" w:rsidR="00121431" w:rsidRDefault="00121431">
    <w:pPr>
      <w:rPr>
        <w:sz w:val="4"/>
      </w:rPr>
    </w:pPr>
  </w:p>
  <w:p w14:paraId="2A4A05D6" w14:textId="77777777" w:rsidR="00121431" w:rsidRDefault="00121431">
    <w:pPr>
      <w:rPr>
        <w:sz w:val="4"/>
      </w:rPr>
    </w:pPr>
  </w:p>
  <w:p w14:paraId="74CEB8C2" w14:textId="77777777" w:rsidR="00121431" w:rsidRDefault="00121431">
    <w:pPr>
      <w:rPr>
        <w:sz w:val="4"/>
      </w:rPr>
    </w:pPr>
  </w:p>
  <w:p w14:paraId="3992D866" w14:textId="77777777" w:rsidR="00121431" w:rsidRDefault="00121431">
    <w:pPr>
      <w:rPr>
        <w:sz w:val="4"/>
      </w:rPr>
    </w:pPr>
  </w:p>
  <w:p w14:paraId="51848683" w14:textId="77777777" w:rsidR="00121431" w:rsidRDefault="00121431">
    <w:pPr>
      <w:rPr>
        <w:sz w:val="4"/>
      </w:rPr>
    </w:pPr>
  </w:p>
  <w:p w14:paraId="6429380A" w14:textId="77777777" w:rsidR="00121431" w:rsidRDefault="00121431">
    <w:pPr>
      <w:rPr>
        <w:sz w:val="4"/>
      </w:rPr>
    </w:pPr>
  </w:p>
  <w:p w14:paraId="1C57B96B" w14:textId="77777777" w:rsidR="00121431" w:rsidRDefault="00121431">
    <w:pPr>
      <w:rPr>
        <w:sz w:val="4"/>
      </w:rPr>
    </w:pPr>
  </w:p>
  <w:p w14:paraId="6C70F2EB" w14:textId="77777777" w:rsidR="00121431" w:rsidRDefault="00121431">
    <w:pPr>
      <w:rPr>
        <w:sz w:val="4"/>
      </w:rPr>
    </w:pPr>
  </w:p>
  <w:p w14:paraId="4424124A" w14:textId="77777777" w:rsidR="00121431" w:rsidRDefault="00121431">
    <w:pPr>
      <w:rPr>
        <w:sz w:val="4"/>
      </w:rPr>
    </w:pPr>
  </w:p>
  <w:p w14:paraId="36DE7088" w14:textId="77777777" w:rsidR="00121431" w:rsidRDefault="00121431">
    <w:pPr>
      <w:rPr>
        <w:sz w:val="4"/>
      </w:rPr>
    </w:pPr>
  </w:p>
  <w:p w14:paraId="0E8FEE78" w14:textId="77777777" w:rsidR="00121431" w:rsidRDefault="00121431">
    <w:pPr>
      <w:rPr>
        <w:sz w:val="4"/>
      </w:rPr>
    </w:pPr>
  </w:p>
  <w:p w14:paraId="42BC3BFF" w14:textId="77777777" w:rsidR="00121431" w:rsidRDefault="00121431">
    <w:pPr>
      <w:rPr>
        <w:sz w:val="4"/>
      </w:rPr>
    </w:pPr>
  </w:p>
  <w:p w14:paraId="4A568DA3" w14:textId="77777777" w:rsidR="00121431" w:rsidRDefault="00121431">
    <w:pPr>
      <w:rPr>
        <w:sz w:val="4"/>
      </w:rPr>
    </w:pPr>
  </w:p>
  <w:p w14:paraId="7584848C" w14:textId="77777777" w:rsidR="00121431" w:rsidRDefault="00121431">
    <w:pPr>
      <w:rPr>
        <w:sz w:val="4"/>
      </w:rPr>
    </w:pPr>
  </w:p>
  <w:p w14:paraId="77DDE2FF" w14:textId="77777777" w:rsidR="00121431" w:rsidRDefault="00121431">
    <w:pPr>
      <w:rPr>
        <w:sz w:val="4"/>
      </w:rPr>
    </w:pPr>
  </w:p>
  <w:p w14:paraId="165A3F75" w14:textId="77777777" w:rsidR="00121431" w:rsidRDefault="00121431">
    <w:pPr>
      <w:rPr>
        <w:sz w:val="4"/>
      </w:rPr>
    </w:pPr>
  </w:p>
  <w:p w14:paraId="1F4137DC" w14:textId="77777777" w:rsidR="00121431" w:rsidRDefault="00121431">
    <w:pPr>
      <w:rPr>
        <w:sz w:val="4"/>
      </w:rPr>
    </w:pPr>
  </w:p>
  <w:p w14:paraId="2408A9EC" w14:textId="77777777" w:rsidR="00121431" w:rsidRDefault="00121431">
    <w:pPr>
      <w:rPr>
        <w:sz w:val="4"/>
      </w:rPr>
    </w:pPr>
  </w:p>
  <w:p w14:paraId="7B6B82A5" w14:textId="77777777" w:rsidR="00121431" w:rsidRDefault="00121431">
    <w:pPr>
      <w:rPr>
        <w:sz w:val="4"/>
      </w:rPr>
    </w:pPr>
  </w:p>
  <w:p w14:paraId="667FF1D2" w14:textId="77777777" w:rsidR="00121431" w:rsidRDefault="00121431">
    <w:pPr>
      <w:rPr>
        <w:sz w:val="4"/>
      </w:rPr>
    </w:pPr>
  </w:p>
  <w:p w14:paraId="556CE51F" w14:textId="77777777" w:rsidR="00121431" w:rsidRDefault="00121431">
    <w:pPr>
      <w:rPr>
        <w:sz w:val="4"/>
      </w:rPr>
    </w:pPr>
  </w:p>
  <w:p w14:paraId="4D9EBC50" w14:textId="77777777" w:rsidR="00121431" w:rsidRDefault="00121431">
    <w:pPr>
      <w:rPr>
        <w:sz w:val="4"/>
      </w:rPr>
    </w:pPr>
  </w:p>
  <w:p w14:paraId="5DAB3209" w14:textId="77777777" w:rsidR="00121431" w:rsidRDefault="00121431">
    <w:pPr>
      <w:rPr>
        <w:sz w:val="4"/>
      </w:rPr>
    </w:pPr>
  </w:p>
  <w:p w14:paraId="0BAB6F78" w14:textId="77777777" w:rsidR="00121431" w:rsidRDefault="00121431">
    <w:pPr>
      <w:rPr>
        <w:sz w:val="4"/>
      </w:rPr>
    </w:pPr>
  </w:p>
  <w:p w14:paraId="4AE00D29" w14:textId="77777777" w:rsidR="00121431" w:rsidRDefault="00121431">
    <w:pPr>
      <w:rPr>
        <w:sz w:val="4"/>
      </w:rPr>
    </w:pPr>
  </w:p>
  <w:p w14:paraId="1065AB13" w14:textId="77777777" w:rsidR="004D0AD0" w:rsidRDefault="004D0AD0">
    <w:pPr>
      <w:rPr>
        <w:sz w:val="4"/>
        <w:lang w:val="sr-Cyrl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123DE7" w14:textId="6A5BFEF2" w:rsidR="00EA7F78" w:rsidRDefault="000D772F">
    <w:pPr>
      <w:pStyle w:val="Header"/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0876F67" wp14:editId="6E8E7644">
              <wp:simplePos x="0" y="0"/>
              <wp:positionH relativeFrom="column">
                <wp:posOffset>-152400</wp:posOffset>
              </wp:positionH>
              <wp:positionV relativeFrom="paragraph">
                <wp:posOffset>-78740</wp:posOffset>
              </wp:positionV>
              <wp:extent cx="5829300" cy="1287780"/>
              <wp:effectExtent l="9525" t="0" r="9525" b="635"/>
              <wp:wrapNone/>
              <wp:docPr id="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29300" cy="1287780"/>
                        <a:chOff x="1360" y="81"/>
                        <a:chExt cx="9180" cy="2028"/>
                      </a:xfrm>
                    </wpg:grpSpPr>
                    <wps:wsp>
                      <wps:cNvPr id="2" name="Text Box 12"/>
                      <wps:cNvSpPr txBox="1">
                        <a:spLocks noChangeArrowheads="1"/>
                      </wps:cNvSpPr>
                      <wps:spPr bwMode="auto">
                        <a:xfrm>
                          <a:off x="2640" y="1266"/>
                          <a:ext cx="6625" cy="8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C9ABC5" w14:textId="77777777" w:rsidR="00EA7F78" w:rsidRPr="00F91E97" w:rsidRDefault="00EA7F78" w:rsidP="00EA7F78">
                            <w:pPr>
                              <w:rPr>
                                <w:b/>
                                <w:sz w:val="2"/>
                                <w:lang w:val="sr-Latn-CS"/>
                              </w:rPr>
                            </w:pPr>
                          </w:p>
                          <w:p w14:paraId="51CF6707" w14:textId="77777777" w:rsidR="00EA7F78" w:rsidRPr="000C0AA0" w:rsidRDefault="00EA7F78" w:rsidP="00EA7F78">
                            <w:pPr>
                              <w:jc w:val="center"/>
                              <w:rPr>
                                <w:b/>
                                <w:bCs/>
                                <w:szCs w:val="28"/>
                                <w:lang w:val="sr-Cyrl-BA"/>
                              </w:rPr>
                            </w:pPr>
                            <w:r w:rsidRPr="00F91E97">
                              <w:rPr>
                                <w:rFonts w:ascii="Cir Times" w:hAnsi="Cir Times"/>
                                <w:lang w:val="ru-RU"/>
                              </w:rPr>
                              <w:t xml:space="preserve">  </w:t>
                            </w:r>
                            <w:r w:rsidRPr="000C0AA0">
                              <w:rPr>
                                <w:b/>
                                <w:bCs/>
                                <w:szCs w:val="28"/>
                                <w:lang w:val="sr-Cyrl-BA"/>
                              </w:rPr>
                              <w:t>ЖЕЉЕЗНИЦЕ РЕПУБЛИКЕ СРПСКЕ А.Д.</w:t>
                            </w:r>
                          </w:p>
                          <w:p w14:paraId="1CB055CE" w14:textId="77777777" w:rsidR="00EA7F78" w:rsidRPr="000C0AA0" w:rsidRDefault="00EA7F78" w:rsidP="00EA7F78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lang w:val="sr-Cyrl-BA"/>
                              </w:rPr>
                            </w:pPr>
                            <w:r w:rsidRPr="000C0AA0">
                              <w:rPr>
                                <w:b/>
                                <w:bCs/>
                                <w:sz w:val="22"/>
                                <w:lang w:val="sr-Cyrl-BA"/>
                              </w:rPr>
                              <w:t>Д О Б О Ј</w:t>
                            </w:r>
                          </w:p>
                          <w:p w14:paraId="33D886A5" w14:textId="77777777" w:rsidR="00EA7F78" w:rsidRPr="000C0AA0" w:rsidRDefault="00EA7F78" w:rsidP="00EA7F78">
                            <w:pPr>
                              <w:pStyle w:val="NoSpacing"/>
                              <w:rPr>
                                <w:sz w:val="22"/>
                                <w:lang w:val="sr-Latn-C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Line 13"/>
                      <wps:cNvCnPr>
                        <a:cxnSpLocks noChangeShapeType="1"/>
                      </wps:cNvCnPr>
                      <wps:spPr bwMode="auto">
                        <a:xfrm flipH="1" flipV="1">
                          <a:off x="1360" y="1911"/>
                          <a:ext cx="918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4538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4" name="Group 14"/>
                      <wpg:cNvGrpSpPr>
                        <a:grpSpLocks/>
                      </wpg:cNvGrpSpPr>
                      <wpg:grpSpPr bwMode="auto">
                        <a:xfrm>
                          <a:off x="4798" y="81"/>
                          <a:ext cx="2327" cy="1320"/>
                          <a:chOff x="1584" y="904"/>
                          <a:chExt cx="1875" cy="1215"/>
                        </a:xfrm>
                      </wpg:grpSpPr>
                      <pic:pic xmlns:pic="http://schemas.openxmlformats.org/drawingml/2006/picture">
                        <pic:nvPicPr>
                          <pic:cNvPr id="5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lum bright="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84" y="904"/>
                            <a:ext cx="1875" cy="12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2117" y="1338"/>
                            <a:ext cx="802" cy="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8FDE7B" w14:textId="77777777" w:rsidR="00EA7F78" w:rsidRPr="00EA7F78" w:rsidRDefault="00EA7F78" w:rsidP="00EA7F78">
                              <w:pPr>
                                <w:jc w:val="center"/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16"/>
                                </w:rPr>
                              </w:pPr>
                              <w:r w:rsidRPr="00EA7F78"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16"/>
                                  <w:lang w:val="sr-Cyrl-BA"/>
                                </w:rPr>
                                <w:t>ЖРС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876F67" id="Group 11" o:spid="_x0000_s1026" style="position:absolute;margin-left:-12pt;margin-top:-6.2pt;width:459pt;height:101.4pt;z-index:251657728" coordorigin="1360,81" coordsize="9180,202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7" type="#_x0000_t202" style="position:absolute;left:2640;top:1266;width:6625;height: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kPZ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" filled="f" stroked="f" strokecolor="white">
                <v:textbox>
                  <w:txbxContent>
                    <w:p w14:paraId="16C9ABC5" w14:textId="77777777" w:rsidR="00EA7F78" w:rsidRPr="00F91E97" w:rsidRDefault="00EA7F78" w:rsidP="00EA7F78">
                      <w:pPr>
                        <w:rPr>
                          <w:b/>
                          <w:sz w:val="2"/>
                          <w:lang w:val="sr-Latn-CS"/>
                        </w:rPr>
                      </w:pPr>
                    </w:p>
                    <w:p w14:paraId="51CF6707" w14:textId="77777777" w:rsidR="00EA7F78" w:rsidRPr="000C0AA0" w:rsidRDefault="00EA7F78" w:rsidP="00EA7F78">
                      <w:pPr>
                        <w:jc w:val="center"/>
                        <w:rPr>
                          <w:b/>
                          <w:bCs/>
                          <w:szCs w:val="28"/>
                          <w:lang w:val="sr-Cyrl-BA"/>
                        </w:rPr>
                      </w:pPr>
                      <w:r w:rsidRPr="00F91E97">
                        <w:rPr>
                          <w:rFonts w:ascii="Cir Times" w:hAnsi="Cir Times"/>
                          <w:lang w:val="ru-RU"/>
                        </w:rPr>
                        <w:t xml:space="preserve">  </w:t>
                      </w:r>
                      <w:r w:rsidRPr="000C0AA0">
                        <w:rPr>
                          <w:b/>
                          <w:bCs/>
                          <w:szCs w:val="28"/>
                          <w:lang w:val="sr-Cyrl-BA"/>
                        </w:rPr>
                        <w:t>ЖЕЉЕЗНИЦЕ РЕПУБЛИКЕ СРПСКЕ А.Д.</w:t>
                      </w:r>
                    </w:p>
                    <w:p w14:paraId="1CB055CE" w14:textId="77777777" w:rsidR="00EA7F78" w:rsidRPr="000C0AA0" w:rsidRDefault="00EA7F78" w:rsidP="00EA7F78">
                      <w:pPr>
                        <w:jc w:val="center"/>
                        <w:rPr>
                          <w:b/>
                          <w:bCs/>
                          <w:sz w:val="22"/>
                          <w:lang w:val="sr-Cyrl-BA"/>
                        </w:rPr>
                      </w:pPr>
                      <w:r w:rsidRPr="000C0AA0">
                        <w:rPr>
                          <w:b/>
                          <w:bCs/>
                          <w:sz w:val="22"/>
                          <w:lang w:val="sr-Cyrl-BA"/>
                        </w:rPr>
                        <w:t>Д О Б О Ј</w:t>
                      </w:r>
                    </w:p>
                    <w:p w14:paraId="33D886A5" w14:textId="77777777" w:rsidR="00EA7F78" w:rsidRPr="000C0AA0" w:rsidRDefault="00EA7F78" w:rsidP="00EA7F78">
                      <w:pPr>
                        <w:pStyle w:val="NoSpacing"/>
                        <w:rPr>
                          <w:sz w:val="22"/>
                          <w:lang w:val="sr-Latn-CS"/>
                        </w:rPr>
                      </w:pPr>
                    </w:p>
                  </w:txbxContent>
                </v:textbox>
              </v:shape>
              <v:line id="Line 13" o:spid="_x0000_s1028" style="position:absolute;flip:x y;visibility:visible;mso-wrap-style:square" from="1360,1911" to="10540,19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" strokecolor="#4538f0" strokeweight="1.5pt"/>
              <v:group id="Group 14" o:spid="_x0000_s1029" style="position:absolute;left:4798;top:81;width:2327;height:1320" coordorigin="1584,904" coordsize="1875,1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30" type="#_x0000_t75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">
                  <v:imagedata r:id="rId2" o:title="" blacklevel="3932f"/>
                </v:shape>
                <v:shape id="Text Box 16" o:spid="_x0000_s1031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p w14:paraId="138FDE7B" w14:textId="77777777" w:rsidR="00EA7F78" w:rsidRPr="00EA7F78" w:rsidRDefault="00EA7F78" w:rsidP="00EA7F78">
                        <w:pPr>
                          <w:jc w:val="center"/>
                          <w:rPr>
                            <w:b/>
                            <w:bCs/>
                            <w:color w:val="FFFFFF"/>
                            <w:sz w:val="20"/>
                            <w:szCs w:val="16"/>
                          </w:rPr>
                        </w:pPr>
                        <w:r w:rsidRPr="00EA7F78">
                          <w:rPr>
                            <w:b/>
                            <w:bCs/>
                            <w:color w:val="FFFFFF"/>
                            <w:sz w:val="20"/>
                            <w:szCs w:val="16"/>
                            <w:lang w:val="sr-Cyrl-BA"/>
                          </w:rPr>
                          <w:t>ЖРС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40291"/>
    <w:multiLevelType w:val="hybridMultilevel"/>
    <w:tmpl w:val="63621828"/>
    <w:lvl w:ilvl="0" w:tplc="D4A0B1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F0C7E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F8B4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FA20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7423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884CF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865A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C6BB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FD6E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D7CAA"/>
    <w:multiLevelType w:val="hybridMultilevel"/>
    <w:tmpl w:val="9A58B3BE"/>
    <w:lvl w:ilvl="0" w:tplc="17789C70">
      <w:start w:val="7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5F213BE"/>
    <w:multiLevelType w:val="hybridMultilevel"/>
    <w:tmpl w:val="032C09F4"/>
    <w:lvl w:ilvl="0" w:tplc="4E882E38">
      <w:start w:val="1"/>
      <w:numFmt w:val="bullet"/>
      <w:lvlText w:val=""/>
      <w:lvlJc w:val="left"/>
      <w:pPr>
        <w:tabs>
          <w:tab w:val="num" w:pos="1704"/>
        </w:tabs>
        <w:ind w:left="1707" w:hanging="683"/>
      </w:pPr>
      <w:rPr>
        <w:rFonts w:ascii="Wingdings" w:hAnsi="Wingdings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8BC0EB9"/>
    <w:multiLevelType w:val="hybridMultilevel"/>
    <w:tmpl w:val="38A6C2C4"/>
    <w:lvl w:ilvl="0" w:tplc="1CB6C0BE">
      <w:start w:val="2"/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Times New Roman" w:eastAsia="Times New Roman" w:hAnsi="Times New Roman" w:cs="Times New Roman" w:hint="default"/>
      </w:rPr>
    </w:lvl>
    <w:lvl w:ilvl="1" w:tplc="D5B4E92A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hint="default"/>
      </w:rPr>
    </w:lvl>
    <w:lvl w:ilvl="2" w:tplc="A6D256A4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579C6118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59B4BE92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hint="default"/>
      </w:rPr>
    </w:lvl>
    <w:lvl w:ilvl="5" w:tplc="A228872E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5DCCDD96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82B49F0E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hint="default"/>
      </w:rPr>
    </w:lvl>
    <w:lvl w:ilvl="8" w:tplc="771E3676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4" w15:restartNumberingAfterBreak="0">
    <w:nsid w:val="1A9171EC"/>
    <w:multiLevelType w:val="hybridMultilevel"/>
    <w:tmpl w:val="DD3E320E"/>
    <w:lvl w:ilvl="0" w:tplc="2D1AC64E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1E68E4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085E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46EA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EC1E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15ADE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FA81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8878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76893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136CC"/>
    <w:multiLevelType w:val="hybridMultilevel"/>
    <w:tmpl w:val="D6C84226"/>
    <w:lvl w:ilvl="0" w:tplc="4E882E38">
      <w:start w:val="1"/>
      <w:numFmt w:val="bullet"/>
      <w:lvlText w:val=""/>
      <w:lvlJc w:val="left"/>
      <w:pPr>
        <w:tabs>
          <w:tab w:val="num" w:pos="1704"/>
        </w:tabs>
        <w:ind w:left="1707" w:hanging="683"/>
      </w:pPr>
      <w:rPr>
        <w:rFonts w:ascii="Wingdings" w:hAnsi="Wingdings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E7A17E0"/>
    <w:multiLevelType w:val="hybridMultilevel"/>
    <w:tmpl w:val="3856A7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7B3BF7"/>
    <w:multiLevelType w:val="hybridMultilevel"/>
    <w:tmpl w:val="E2C899B0"/>
    <w:lvl w:ilvl="0" w:tplc="52783D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DE3A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2212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34F4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EE4D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B0A9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FE73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1EED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C463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0D68B5"/>
    <w:multiLevelType w:val="hybridMultilevel"/>
    <w:tmpl w:val="5ADAC1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E724C3"/>
    <w:multiLevelType w:val="hybridMultilevel"/>
    <w:tmpl w:val="4454C2D6"/>
    <w:lvl w:ilvl="0" w:tplc="510A71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AD4DFB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146D54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1C8951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916A06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13ADEE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AB0152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43842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DA4A9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A462B8E"/>
    <w:multiLevelType w:val="hybridMultilevel"/>
    <w:tmpl w:val="318076EE"/>
    <w:lvl w:ilvl="0" w:tplc="7916AF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1C3E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7C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F0EA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9C71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A215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54C2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B4F1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0633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6F27D7C"/>
    <w:multiLevelType w:val="hybridMultilevel"/>
    <w:tmpl w:val="D20EF418"/>
    <w:lvl w:ilvl="0" w:tplc="08F8530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4754E79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85677F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35AD93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9601B0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720DC5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EFEEE2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590AEB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849278F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B4267BB"/>
    <w:multiLevelType w:val="hybridMultilevel"/>
    <w:tmpl w:val="883C0A28"/>
    <w:lvl w:ilvl="0" w:tplc="5F8858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8EDD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6BC79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4880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440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4DEB8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68F3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2616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B4DA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3"/>
  </w:num>
  <w:num w:numId="5">
    <w:abstractNumId w:val="7"/>
  </w:num>
  <w:num w:numId="6">
    <w:abstractNumId w:val="10"/>
  </w:num>
  <w:num w:numId="7">
    <w:abstractNumId w:val="12"/>
  </w:num>
  <w:num w:numId="8">
    <w:abstractNumId w:val="9"/>
  </w:num>
  <w:num w:numId="9">
    <w:abstractNumId w:val="8"/>
  </w:num>
  <w:num w:numId="10">
    <w:abstractNumId w:val="6"/>
  </w:num>
  <w:num w:numId="11">
    <w:abstractNumId w:val="2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>
      <o:colormru v:ext="edit" colors="#0692d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F25"/>
    <w:rsid w:val="00004A9C"/>
    <w:rsid w:val="00012C8C"/>
    <w:rsid w:val="00014645"/>
    <w:rsid w:val="0002223C"/>
    <w:rsid w:val="00033032"/>
    <w:rsid w:val="00042BE2"/>
    <w:rsid w:val="00055B4D"/>
    <w:rsid w:val="00065142"/>
    <w:rsid w:val="00067FD1"/>
    <w:rsid w:val="000813D6"/>
    <w:rsid w:val="00082A17"/>
    <w:rsid w:val="00085658"/>
    <w:rsid w:val="000919E1"/>
    <w:rsid w:val="000A35C4"/>
    <w:rsid w:val="000B0FF9"/>
    <w:rsid w:val="000C0AA0"/>
    <w:rsid w:val="000C184B"/>
    <w:rsid w:val="000C2449"/>
    <w:rsid w:val="000C283E"/>
    <w:rsid w:val="000C4DF3"/>
    <w:rsid w:val="000C6E52"/>
    <w:rsid w:val="000D10CB"/>
    <w:rsid w:val="000D4C31"/>
    <w:rsid w:val="000D6E81"/>
    <w:rsid w:val="000D772F"/>
    <w:rsid w:val="000E048F"/>
    <w:rsid w:val="000F2D55"/>
    <w:rsid w:val="000F6C6A"/>
    <w:rsid w:val="000F771B"/>
    <w:rsid w:val="000F7A43"/>
    <w:rsid w:val="0011339B"/>
    <w:rsid w:val="00121431"/>
    <w:rsid w:val="00124E8B"/>
    <w:rsid w:val="00126BF3"/>
    <w:rsid w:val="001341CC"/>
    <w:rsid w:val="00134B8D"/>
    <w:rsid w:val="00136515"/>
    <w:rsid w:val="0013794F"/>
    <w:rsid w:val="0014198E"/>
    <w:rsid w:val="00141D01"/>
    <w:rsid w:val="00147F4A"/>
    <w:rsid w:val="00162DDC"/>
    <w:rsid w:val="00164043"/>
    <w:rsid w:val="00165A67"/>
    <w:rsid w:val="00171F7E"/>
    <w:rsid w:val="00173829"/>
    <w:rsid w:val="00175D29"/>
    <w:rsid w:val="0017632A"/>
    <w:rsid w:val="001A21BD"/>
    <w:rsid w:val="001A2762"/>
    <w:rsid w:val="001A593E"/>
    <w:rsid w:val="001B27E9"/>
    <w:rsid w:val="001B6572"/>
    <w:rsid w:val="001B7D1C"/>
    <w:rsid w:val="001D48B3"/>
    <w:rsid w:val="001D4973"/>
    <w:rsid w:val="001F5E1A"/>
    <w:rsid w:val="001F5EAF"/>
    <w:rsid w:val="002065D9"/>
    <w:rsid w:val="00211A4E"/>
    <w:rsid w:val="00215C1C"/>
    <w:rsid w:val="002173DE"/>
    <w:rsid w:val="002211F2"/>
    <w:rsid w:val="0023478E"/>
    <w:rsid w:val="00234FF9"/>
    <w:rsid w:val="0023769F"/>
    <w:rsid w:val="00253AA1"/>
    <w:rsid w:val="00260E7B"/>
    <w:rsid w:val="00264286"/>
    <w:rsid w:val="00264DE9"/>
    <w:rsid w:val="00273E40"/>
    <w:rsid w:val="00280B2A"/>
    <w:rsid w:val="00287745"/>
    <w:rsid w:val="00294298"/>
    <w:rsid w:val="002A38FC"/>
    <w:rsid w:val="002A706D"/>
    <w:rsid w:val="002B3F3B"/>
    <w:rsid w:val="002C6150"/>
    <w:rsid w:val="002D08CD"/>
    <w:rsid w:val="002D5102"/>
    <w:rsid w:val="002D7608"/>
    <w:rsid w:val="002E6270"/>
    <w:rsid w:val="002F479D"/>
    <w:rsid w:val="002F4C62"/>
    <w:rsid w:val="002F6D95"/>
    <w:rsid w:val="003066F6"/>
    <w:rsid w:val="00312E92"/>
    <w:rsid w:val="00321D42"/>
    <w:rsid w:val="00326BF3"/>
    <w:rsid w:val="00327A4B"/>
    <w:rsid w:val="003303AE"/>
    <w:rsid w:val="003330D5"/>
    <w:rsid w:val="00334B40"/>
    <w:rsid w:val="0034152E"/>
    <w:rsid w:val="003575BD"/>
    <w:rsid w:val="00370197"/>
    <w:rsid w:val="00387C56"/>
    <w:rsid w:val="003B25ED"/>
    <w:rsid w:val="003C2450"/>
    <w:rsid w:val="003C3A77"/>
    <w:rsid w:val="003C52CE"/>
    <w:rsid w:val="003C7125"/>
    <w:rsid w:val="003C7F11"/>
    <w:rsid w:val="003E3656"/>
    <w:rsid w:val="003F24AB"/>
    <w:rsid w:val="003F3700"/>
    <w:rsid w:val="003F4763"/>
    <w:rsid w:val="003F531A"/>
    <w:rsid w:val="0040210F"/>
    <w:rsid w:val="0040361B"/>
    <w:rsid w:val="0041136B"/>
    <w:rsid w:val="00411D0A"/>
    <w:rsid w:val="00421CF7"/>
    <w:rsid w:val="004230EA"/>
    <w:rsid w:val="00423FA7"/>
    <w:rsid w:val="00425A82"/>
    <w:rsid w:val="0043153E"/>
    <w:rsid w:val="004361DE"/>
    <w:rsid w:val="00441135"/>
    <w:rsid w:val="00447313"/>
    <w:rsid w:val="00451342"/>
    <w:rsid w:val="0045383B"/>
    <w:rsid w:val="00472D2A"/>
    <w:rsid w:val="00476EA8"/>
    <w:rsid w:val="0048511D"/>
    <w:rsid w:val="00490DB9"/>
    <w:rsid w:val="004A5C9C"/>
    <w:rsid w:val="004D0AD0"/>
    <w:rsid w:val="004D74CC"/>
    <w:rsid w:val="004F4DB2"/>
    <w:rsid w:val="00506932"/>
    <w:rsid w:val="0051203F"/>
    <w:rsid w:val="00517902"/>
    <w:rsid w:val="00530950"/>
    <w:rsid w:val="0054292E"/>
    <w:rsid w:val="005454A6"/>
    <w:rsid w:val="00547522"/>
    <w:rsid w:val="0055123F"/>
    <w:rsid w:val="005547A9"/>
    <w:rsid w:val="00554DA6"/>
    <w:rsid w:val="0056012F"/>
    <w:rsid w:val="005668A0"/>
    <w:rsid w:val="005733FB"/>
    <w:rsid w:val="0057662F"/>
    <w:rsid w:val="00582BCE"/>
    <w:rsid w:val="00582FAA"/>
    <w:rsid w:val="00587048"/>
    <w:rsid w:val="00587050"/>
    <w:rsid w:val="005955A5"/>
    <w:rsid w:val="005A4FCE"/>
    <w:rsid w:val="005B0A2D"/>
    <w:rsid w:val="005D0706"/>
    <w:rsid w:val="005D1D40"/>
    <w:rsid w:val="005D5220"/>
    <w:rsid w:val="005D5E9E"/>
    <w:rsid w:val="005E5A95"/>
    <w:rsid w:val="005E632A"/>
    <w:rsid w:val="005E63A6"/>
    <w:rsid w:val="005F11CF"/>
    <w:rsid w:val="005F21A2"/>
    <w:rsid w:val="005F23B1"/>
    <w:rsid w:val="005F30FD"/>
    <w:rsid w:val="00601429"/>
    <w:rsid w:val="0060241C"/>
    <w:rsid w:val="00604D6C"/>
    <w:rsid w:val="006061B7"/>
    <w:rsid w:val="006144C7"/>
    <w:rsid w:val="00621573"/>
    <w:rsid w:val="00630BCC"/>
    <w:rsid w:val="00631AD4"/>
    <w:rsid w:val="00634F7C"/>
    <w:rsid w:val="006512C6"/>
    <w:rsid w:val="00651F25"/>
    <w:rsid w:val="00665B29"/>
    <w:rsid w:val="0067510C"/>
    <w:rsid w:val="00675583"/>
    <w:rsid w:val="00677497"/>
    <w:rsid w:val="00677A9F"/>
    <w:rsid w:val="00685092"/>
    <w:rsid w:val="00687431"/>
    <w:rsid w:val="0069047C"/>
    <w:rsid w:val="00690A82"/>
    <w:rsid w:val="00695257"/>
    <w:rsid w:val="006A0BF2"/>
    <w:rsid w:val="006A3052"/>
    <w:rsid w:val="006A5226"/>
    <w:rsid w:val="006B37C1"/>
    <w:rsid w:val="006B3F11"/>
    <w:rsid w:val="006B5A25"/>
    <w:rsid w:val="006C5D9A"/>
    <w:rsid w:val="006D25B6"/>
    <w:rsid w:val="006D3A20"/>
    <w:rsid w:val="006D3F01"/>
    <w:rsid w:val="006E3500"/>
    <w:rsid w:val="006F0136"/>
    <w:rsid w:val="006F23E0"/>
    <w:rsid w:val="006F3874"/>
    <w:rsid w:val="006F6292"/>
    <w:rsid w:val="006F651B"/>
    <w:rsid w:val="00700346"/>
    <w:rsid w:val="007008D3"/>
    <w:rsid w:val="007036CA"/>
    <w:rsid w:val="0070437A"/>
    <w:rsid w:val="00707F04"/>
    <w:rsid w:val="007128B3"/>
    <w:rsid w:val="007153FB"/>
    <w:rsid w:val="007269E5"/>
    <w:rsid w:val="0072712E"/>
    <w:rsid w:val="00736A93"/>
    <w:rsid w:val="00740E8C"/>
    <w:rsid w:val="007413D2"/>
    <w:rsid w:val="00742724"/>
    <w:rsid w:val="007437A0"/>
    <w:rsid w:val="00745C71"/>
    <w:rsid w:val="0075504C"/>
    <w:rsid w:val="00757A2B"/>
    <w:rsid w:val="007618F7"/>
    <w:rsid w:val="00766943"/>
    <w:rsid w:val="007719C5"/>
    <w:rsid w:val="007735CA"/>
    <w:rsid w:val="00774233"/>
    <w:rsid w:val="007779DC"/>
    <w:rsid w:val="007831B1"/>
    <w:rsid w:val="00784272"/>
    <w:rsid w:val="00794F08"/>
    <w:rsid w:val="007A0A07"/>
    <w:rsid w:val="007A0A9F"/>
    <w:rsid w:val="007A3969"/>
    <w:rsid w:val="007B521F"/>
    <w:rsid w:val="007B5F45"/>
    <w:rsid w:val="007C3D89"/>
    <w:rsid w:val="007D0F33"/>
    <w:rsid w:val="007D5919"/>
    <w:rsid w:val="007E0C9E"/>
    <w:rsid w:val="007E6FED"/>
    <w:rsid w:val="007F0EAB"/>
    <w:rsid w:val="0080713C"/>
    <w:rsid w:val="00807992"/>
    <w:rsid w:val="008111AF"/>
    <w:rsid w:val="00812D62"/>
    <w:rsid w:val="00826719"/>
    <w:rsid w:val="008300A1"/>
    <w:rsid w:val="008328A3"/>
    <w:rsid w:val="008336CB"/>
    <w:rsid w:val="00842DA9"/>
    <w:rsid w:val="008542F0"/>
    <w:rsid w:val="0085545B"/>
    <w:rsid w:val="00856C6D"/>
    <w:rsid w:val="00860DF8"/>
    <w:rsid w:val="00863995"/>
    <w:rsid w:val="00880353"/>
    <w:rsid w:val="0088240C"/>
    <w:rsid w:val="00890B50"/>
    <w:rsid w:val="00896284"/>
    <w:rsid w:val="008A0CF7"/>
    <w:rsid w:val="008A0DFA"/>
    <w:rsid w:val="008A6FA1"/>
    <w:rsid w:val="008B6E6B"/>
    <w:rsid w:val="008B7746"/>
    <w:rsid w:val="008B7AF0"/>
    <w:rsid w:val="008C5378"/>
    <w:rsid w:val="008D0EB9"/>
    <w:rsid w:val="008D281A"/>
    <w:rsid w:val="008D2FBB"/>
    <w:rsid w:val="008D51AD"/>
    <w:rsid w:val="008D68CA"/>
    <w:rsid w:val="008E1BF0"/>
    <w:rsid w:val="008F300A"/>
    <w:rsid w:val="008F4618"/>
    <w:rsid w:val="00902A53"/>
    <w:rsid w:val="009255BA"/>
    <w:rsid w:val="00930DB6"/>
    <w:rsid w:val="009312A9"/>
    <w:rsid w:val="00940F91"/>
    <w:rsid w:val="0094490F"/>
    <w:rsid w:val="0094670B"/>
    <w:rsid w:val="00954121"/>
    <w:rsid w:val="00960C66"/>
    <w:rsid w:val="00966D7D"/>
    <w:rsid w:val="009711BB"/>
    <w:rsid w:val="009722E8"/>
    <w:rsid w:val="00973AC4"/>
    <w:rsid w:val="0098490E"/>
    <w:rsid w:val="00990AAE"/>
    <w:rsid w:val="00990CF2"/>
    <w:rsid w:val="00992742"/>
    <w:rsid w:val="0099299B"/>
    <w:rsid w:val="009A7A31"/>
    <w:rsid w:val="009B150C"/>
    <w:rsid w:val="009B3F29"/>
    <w:rsid w:val="009B7184"/>
    <w:rsid w:val="009C7400"/>
    <w:rsid w:val="009C7B5E"/>
    <w:rsid w:val="009C7E93"/>
    <w:rsid w:val="009D1E5C"/>
    <w:rsid w:val="009D22D0"/>
    <w:rsid w:val="009D5D20"/>
    <w:rsid w:val="009D7A66"/>
    <w:rsid w:val="009D7B96"/>
    <w:rsid w:val="009E487F"/>
    <w:rsid w:val="009E4A9D"/>
    <w:rsid w:val="009E64DF"/>
    <w:rsid w:val="009F1776"/>
    <w:rsid w:val="009F334E"/>
    <w:rsid w:val="009F38CA"/>
    <w:rsid w:val="009F3E36"/>
    <w:rsid w:val="009F70EC"/>
    <w:rsid w:val="00A01863"/>
    <w:rsid w:val="00A059B2"/>
    <w:rsid w:val="00A17526"/>
    <w:rsid w:val="00A32317"/>
    <w:rsid w:val="00A332B5"/>
    <w:rsid w:val="00A36314"/>
    <w:rsid w:val="00A36E46"/>
    <w:rsid w:val="00A565C1"/>
    <w:rsid w:val="00A56FDE"/>
    <w:rsid w:val="00A600B1"/>
    <w:rsid w:val="00A60DE9"/>
    <w:rsid w:val="00A65FE4"/>
    <w:rsid w:val="00A66265"/>
    <w:rsid w:val="00A6793B"/>
    <w:rsid w:val="00A7113C"/>
    <w:rsid w:val="00A72249"/>
    <w:rsid w:val="00A73DAD"/>
    <w:rsid w:val="00A7400C"/>
    <w:rsid w:val="00A84714"/>
    <w:rsid w:val="00A850E0"/>
    <w:rsid w:val="00A92317"/>
    <w:rsid w:val="00AA2695"/>
    <w:rsid w:val="00AA327E"/>
    <w:rsid w:val="00AB1E6E"/>
    <w:rsid w:val="00AB2198"/>
    <w:rsid w:val="00AC5723"/>
    <w:rsid w:val="00AD1A5B"/>
    <w:rsid w:val="00AD4522"/>
    <w:rsid w:val="00AE0219"/>
    <w:rsid w:val="00AE6F23"/>
    <w:rsid w:val="00AF564A"/>
    <w:rsid w:val="00B022F4"/>
    <w:rsid w:val="00B11948"/>
    <w:rsid w:val="00B145FC"/>
    <w:rsid w:val="00B15F4D"/>
    <w:rsid w:val="00B17093"/>
    <w:rsid w:val="00B35761"/>
    <w:rsid w:val="00B371A6"/>
    <w:rsid w:val="00B42C97"/>
    <w:rsid w:val="00B552CA"/>
    <w:rsid w:val="00B57139"/>
    <w:rsid w:val="00B60844"/>
    <w:rsid w:val="00B644A6"/>
    <w:rsid w:val="00B71738"/>
    <w:rsid w:val="00B73ED9"/>
    <w:rsid w:val="00B77ABF"/>
    <w:rsid w:val="00B81C70"/>
    <w:rsid w:val="00B91385"/>
    <w:rsid w:val="00B92B7F"/>
    <w:rsid w:val="00BA03F1"/>
    <w:rsid w:val="00BA4ED9"/>
    <w:rsid w:val="00BB2862"/>
    <w:rsid w:val="00BB3860"/>
    <w:rsid w:val="00BB3DF8"/>
    <w:rsid w:val="00BB6F70"/>
    <w:rsid w:val="00BB7174"/>
    <w:rsid w:val="00BC0BAF"/>
    <w:rsid w:val="00BC1929"/>
    <w:rsid w:val="00BC2AE2"/>
    <w:rsid w:val="00BC4393"/>
    <w:rsid w:val="00BD0E0A"/>
    <w:rsid w:val="00BD3434"/>
    <w:rsid w:val="00BD3E7C"/>
    <w:rsid w:val="00BE0D60"/>
    <w:rsid w:val="00BE4A7B"/>
    <w:rsid w:val="00BF24BA"/>
    <w:rsid w:val="00BF760F"/>
    <w:rsid w:val="00C01C6A"/>
    <w:rsid w:val="00C07F17"/>
    <w:rsid w:val="00C12640"/>
    <w:rsid w:val="00C177F9"/>
    <w:rsid w:val="00C30801"/>
    <w:rsid w:val="00C32CD8"/>
    <w:rsid w:val="00C35D06"/>
    <w:rsid w:val="00C370A8"/>
    <w:rsid w:val="00C37430"/>
    <w:rsid w:val="00C445B4"/>
    <w:rsid w:val="00C5261B"/>
    <w:rsid w:val="00C54E31"/>
    <w:rsid w:val="00C55DFD"/>
    <w:rsid w:val="00C8116C"/>
    <w:rsid w:val="00C83459"/>
    <w:rsid w:val="00C862BC"/>
    <w:rsid w:val="00C928BF"/>
    <w:rsid w:val="00C97875"/>
    <w:rsid w:val="00CA5A6A"/>
    <w:rsid w:val="00CB05F9"/>
    <w:rsid w:val="00CB2DB3"/>
    <w:rsid w:val="00CB6A0B"/>
    <w:rsid w:val="00CC3505"/>
    <w:rsid w:val="00CC5367"/>
    <w:rsid w:val="00CC5CD3"/>
    <w:rsid w:val="00CD0DCE"/>
    <w:rsid w:val="00CD754A"/>
    <w:rsid w:val="00CD78EF"/>
    <w:rsid w:val="00CE7E45"/>
    <w:rsid w:val="00D013BD"/>
    <w:rsid w:val="00D13AC3"/>
    <w:rsid w:val="00D207C3"/>
    <w:rsid w:val="00D20997"/>
    <w:rsid w:val="00D2559B"/>
    <w:rsid w:val="00D26572"/>
    <w:rsid w:val="00D378CD"/>
    <w:rsid w:val="00D412C6"/>
    <w:rsid w:val="00D45CEC"/>
    <w:rsid w:val="00D50990"/>
    <w:rsid w:val="00D6186B"/>
    <w:rsid w:val="00D72D9F"/>
    <w:rsid w:val="00D770D9"/>
    <w:rsid w:val="00D81BBA"/>
    <w:rsid w:val="00D97000"/>
    <w:rsid w:val="00DA0789"/>
    <w:rsid w:val="00DB2665"/>
    <w:rsid w:val="00DC0EC4"/>
    <w:rsid w:val="00DC1D79"/>
    <w:rsid w:val="00DC3D23"/>
    <w:rsid w:val="00DC5EF6"/>
    <w:rsid w:val="00DD1867"/>
    <w:rsid w:val="00DD235C"/>
    <w:rsid w:val="00DE04C5"/>
    <w:rsid w:val="00DE168F"/>
    <w:rsid w:val="00DE201F"/>
    <w:rsid w:val="00DE65BC"/>
    <w:rsid w:val="00DE6F26"/>
    <w:rsid w:val="00DF58B3"/>
    <w:rsid w:val="00DF699B"/>
    <w:rsid w:val="00E03986"/>
    <w:rsid w:val="00E078F0"/>
    <w:rsid w:val="00E11CAB"/>
    <w:rsid w:val="00E12B95"/>
    <w:rsid w:val="00E151B5"/>
    <w:rsid w:val="00E22249"/>
    <w:rsid w:val="00E27EF0"/>
    <w:rsid w:val="00E27F24"/>
    <w:rsid w:val="00E35AAB"/>
    <w:rsid w:val="00E40286"/>
    <w:rsid w:val="00E444DB"/>
    <w:rsid w:val="00E455D6"/>
    <w:rsid w:val="00E47EA3"/>
    <w:rsid w:val="00E6533B"/>
    <w:rsid w:val="00E65C20"/>
    <w:rsid w:val="00E74411"/>
    <w:rsid w:val="00E779FA"/>
    <w:rsid w:val="00E85695"/>
    <w:rsid w:val="00E903CD"/>
    <w:rsid w:val="00E90819"/>
    <w:rsid w:val="00E9185A"/>
    <w:rsid w:val="00E972BC"/>
    <w:rsid w:val="00EA228D"/>
    <w:rsid w:val="00EA6437"/>
    <w:rsid w:val="00EA7F78"/>
    <w:rsid w:val="00EA7FBB"/>
    <w:rsid w:val="00EB0200"/>
    <w:rsid w:val="00EB1982"/>
    <w:rsid w:val="00EB52F3"/>
    <w:rsid w:val="00ED0C11"/>
    <w:rsid w:val="00ED43FC"/>
    <w:rsid w:val="00ED5349"/>
    <w:rsid w:val="00ED6E22"/>
    <w:rsid w:val="00EE2229"/>
    <w:rsid w:val="00EE562F"/>
    <w:rsid w:val="00EF4FDE"/>
    <w:rsid w:val="00EF7E63"/>
    <w:rsid w:val="00F00ACA"/>
    <w:rsid w:val="00F114D6"/>
    <w:rsid w:val="00F1622F"/>
    <w:rsid w:val="00F41AF2"/>
    <w:rsid w:val="00F44F13"/>
    <w:rsid w:val="00F61D43"/>
    <w:rsid w:val="00F777F8"/>
    <w:rsid w:val="00F80A78"/>
    <w:rsid w:val="00F81F38"/>
    <w:rsid w:val="00F91E97"/>
    <w:rsid w:val="00F945F1"/>
    <w:rsid w:val="00FA5E6F"/>
    <w:rsid w:val="00FB3903"/>
    <w:rsid w:val="00FC2B21"/>
    <w:rsid w:val="00FC5904"/>
    <w:rsid w:val="00FC76BE"/>
    <w:rsid w:val="00FE3F37"/>
    <w:rsid w:val="00FE43DC"/>
    <w:rsid w:val="00FF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692d9"/>
    </o:shapedefaults>
    <o:shapelayout v:ext="edit">
      <o:idmap v:ext="edit" data="1"/>
    </o:shapelayout>
  </w:shapeDefaults>
  <w:decimalSymbol w:val=","/>
  <w:listSeparator w:val=";"/>
  <w14:docId w14:val="4D20F2E8"/>
  <w15:docId w15:val="{5D581088-49B6-4A2E-9A73-4F9BA33F0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23E0"/>
    <w:rPr>
      <w:sz w:val="24"/>
      <w:szCs w:val="24"/>
      <w:lang w:val="en-CA" w:eastAsia="en-US"/>
    </w:rPr>
  </w:style>
  <w:style w:type="paragraph" w:styleId="Heading1">
    <w:name w:val="heading 1"/>
    <w:basedOn w:val="Normal"/>
    <w:next w:val="Normal"/>
    <w:qFormat/>
    <w:rsid w:val="006F23E0"/>
    <w:pPr>
      <w:keepNext/>
      <w:outlineLvl w:val="0"/>
    </w:pPr>
    <w:rPr>
      <w:rFonts w:ascii="YuTimes" w:hAnsi="YuTimes"/>
      <w:szCs w:val="20"/>
      <w:lang w:val="en-US"/>
    </w:rPr>
  </w:style>
  <w:style w:type="paragraph" w:styleId="Heading2">
    <w:name w:val="heading 2"/>
    <w:basedOn w:val="Normal"/>
    <w:next w:val="Normal"/>
    <w:qFormat/>
    <w:rsid w:val="006F23E0"/>
    <w:pPr>
      <w:keepNext/>
      <w:outlineLvl w:val="1"/>
    </w:pPr>
    <w:rPr>
      <w:rFonts w:ascii="YuTimes" w:hAnsi="YuTimes"/>
      <w:b/>
      <w:szCs w:val="20"/>
      <w:lang w:val="en-US"/>
    </w:rPr>
  </w:style>
  <w:style w:type="paragraph" w:styleId="Heading3">
    <w:name w:val="heading 3"/>
    <w:basedOn w:val="Normal"/>
    <w:next w:val="Normal"/>
    <w:qFormat/>
    <w:rsid w:val="006F23E0"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6F23E0"/>
    <w:pPr>
      <w:keepNext/>
      <w:outlineLvl w:val="3"/>
    </w:pPr>
    <w:rPr>
      <w:rFonts w:ascii="YuTimes" w:hAnsi="YuTimes"/>
      <w:sz w:val="28"/>
      <w:lang w:val="en-US"/>
    </w:rPr>
  </w:style>
  <w:style w:type="paragraph" w:styleId="Heading5">
    <w:name w:val="heading 5"/>
    <w:basedOn w:val="Normal"/>
    <w:next w:val="Normal"/>
    <w:qFormat/>
    <w:rsid w:val="006F23E0"/>
    <w:pPr>
      <w:keepNext/>
      <w:ind w:left="375"/>
      <w:outlineLvl w:val="4"/>
    </w:pPr>
    <w:rPr>
      <w:rFonts w:ascii="Ariall" w:hAnsi="Ariall"/>
      <w:b/>
      <w:bCs/>
      <w:sz w:val="28"/>
    </w:rPr>
  </w:style>
  <w:style w:type="paragraph" w:styleId="Heading6">
    <w:name w:val="heading 6"/>
    <w:basedOn w:val="Normal"/>
    <w:next w:val="Normal"/>
    <w:qFormat/>
    <w:rsid w:val="006F23E0"/>
    <w:pPr>
      <w:keepNext/>
      <w:outlineLvl w:val="5"/>
    </w:pPr>
    <w:rPr>
      <w:rFonts w:ascii="Ariall" w:hAnsi="Ariall"/>
      <w:b/>
      <w:bCs/>
      <w:sz w:val="28"/>
    </w:rPr>
  </w:style>
  <w:style w:type="paragraph" w:styleId="Heading7">
    <w:name w:val="heading 7"/>
    <w:basedOn w:val="Normal"/>
    <w:next w:val="Normal"/>
    <w:qFormat/>
    <w:rsid w:val="006F23E0"/>
    <w:pPr>
      <w:keepNext/>
      <w:outlineLvl w:val="6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Heading8">
    <w:name w:val="heading 8"/>
    <w:basedOn w:val="Normal"/>
    <w:next w:val="Normal"/>
    <w:qFormat/>
    <w:rsid w:val="006F23E0"/>
    <w:pPr>
      <w:keepNext/>
      <w:outlineLvl w:val="7"/>
    </w:pPr>
    <w:rPr>
      <w:rFonts w:ascii="CG Omega" w:hAnsi="CG Omega"/>
      <w:i/>
      <w:iCs/>
      <w:color w:val="000000"/>
      <w:lang w:val="en-US"/>
    </w:rPr>
  </w:style>
  <w:style w:type="paragraph" w:styleId="Heading9">
    <w:name w:val="heading 9"/>
    <w:basedOn w:val="Normal"/>
    <w:next w:val="Normal"/>
    <w:qFormat/>
    <w:rsid w:val="006F23E0"/>
    <w:pPr>
      <w:keepNext/>
      <w:ind w:firstLine="720"/>
      <w:outlineLvl w:val="8"/>
    </w:pPr>
    <w:rPr>
      <w:rFonts w:ascii="Arial" w:hAnsi="Arial" w:cs="Arial"/>
      <w:b/>
      <w:bCs/>
      <w:i/>
      <w:iCs/>
      <w:color w:val="000000"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23E0"/>
    <w:rPr>
      <w:rFonts w:ascii="YuTimes" w:hAnsi="YuTimes"/>
      <w:sz w:val="28"/>
    </w:rPr>
  </w:style>
  <w:style w:type="character" w:styleId="Hyperlink">
    <w:name w:val="Hyperlink"/>
    <w:rsid w:val="006F23E0"/>
    <w:rPr>
      <w:color w:val="0000FF"/>
      <w:u w:val="single"/>
    </w:rPr>
  </w:style>
  <w:style w:type="paragraph" w:styleId="BodyTextIndent">
    <w:name w:val="Body Text Indent"/>
    <w:basedOn w:val="Normal"/>
    <w:rsid w:val="006F23E0"/>
    <w:pPr>
      <w:spacing w:line="480" w:lineRule="auto"/>
      <w:ind w:firstLine="720"/>
      <w:jc w:val="both"/>
    </w:pPr>
    <w:rPr>
      <w:rFonts w:ascii="CG Omega" w:hAnsi="CG Omega"/>
      <w:b/>
      <w:bCs/>
      <w:i/>
      <w:iCs/>
      <w:color w:val="000000"/>
      <w:sz w:val="22"/>
      <w:lang w:val="sl-SI"/>
    </w:rPr>
  </w:style>
  <w:style w:type="paragraph" w:styleId="BodyText2">
    <w:name w:val="Body Text 2"/>
    <w:basedOn w:val="Normal"/>
    <w:rsid w:val="006F23E0"/>
    <w:pPr>
      <w:spacing w:line="360" w:lineRule="auto"/>
      <w:jc w:val="both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BodyText3">
    <w:name w:val="Body Text 3"/>
    <w:basedOn w:val="Normal"/>
    <w:rsid w:val="006F23E0"/>
    <w:rPr>
      <w:rFonts w:ascii="CG Omega" w:hAnsi="CG Omega"/>
      <w:color w:val="000000"/>
      <w:sz w:val="22"/>
      <w:lang w:val="en-US"/>
    </w:rPr>
  </w:style>
  <w:style w:type="paragraph" w:styleId="BodyTextIndent2">
    <w:name w:val="Body Text Indent 2"/>
    <w:basedOn w:val="Normal"/>
    <w:rsid w:val="006F23E0"/>
    <w:pPr>
      <w:ind w:firstLine="720"/>
      <w:jc w:val="both"/>
    </w:pPr>
    <w:rPr>
      <w:rFonts w:ascii="CG Omega" w:hAnsi="CG Omega"/>
      <w:color w:val="000000"/>
      <w:sz w:val="22"/>
      <w:lang w:val="en-US"/>
    </w:rPr>
  </w:style>
  <w:style w:type="paragraph" w:styleId="BodyTextIndent3">
    <w:name w:val="Body Text Indent 3"/>
    <w:basedOn w:val="Normal"/>
    <w:rsid w:val="006F23E0"/>
    <w:pPr>
      <w:ind w:left="720"/>
      <w:jc w:val="both"/>
    </w:pPr>
    <w:rPr>
      <w:sz w:val="22"/>
      <w:lang w:val="sr-Cyrl-CS"/>
    </w:rPr>
  </w:style>
  <w:style w:type="paragraph" w:styleId="Header">
    <w:name w:val="header"/>
    <w:basedOn w:val="Normal"/>
    <w:rsid w:val="006F23E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6F23E0"/>
    <w:pPr>
      <w:tabs>
        <w:tab w:val="center" w:pos="4703"/>
        <w:tab w:val="right" w:pos="9406"/>
      </w:tabs>
    </w:pPr>
  </w:style>
  <w:style w:type="paragraph" w:styleId="NoSpacing">
    <w:name w:val="No Spacing"/>
    <w:uiPriority w:val="1"/>
    <w:qFormat/>
    <w:rsid w:val="00F91E97"/>
    <w:rPr>
      <w:sz w:val="24"/>
      <w:szCs w:val="24"/>
      <w:lang w:val="en-CA" w:eastAsia="en-US"/>
    </w:rPr>
  </w:style>
  <w:style w:type="paragraph" w:styleId="BalloonText">
    <w:name w:val="Balloon Text"/>
    <w:basedOn w:val="Normal"/>
    <w:link w:val="BalloonTextChar"/>
    <w:rsid w:val="000C0A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0AA0"/>
    <w:rPr>
      <w:rFonts w:ascii="Tahoma" w:hAnsi="Tahoma" w:cs="Tahoma"/>
      <w:sz w:val="16"/>
      <w:szCs w:val="16"/>
      <w:lang w:val="en-CA"/>
    </w:rPr>
  </w:style>
  <w:style w:type="paragraph" w:styleId="FootnoteText">
    <w:name w:val="footnote text"/>
    <w:basedOn w:val="Normal"/>
    <w:semiHidden/>
    <w:rsid w:val="00DC5E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C5EF6"/>
    <w:rPr>
      <w:vertAlign w:val="superscript"/>
    </w:rPr>
  </w:style>
  <w:style w:type="character" w:styleId="PageNumber">
    <w:name w:val="page number"/>
    <w:basedOn w:val="DefaultParagraphFont"/>
    <w:rsid w:val="00A36E46"/>
  </w:style>
  <w:style w:type="paragraph" w:styleId="NormalWeb">
    <w:name w:val="Normal (Web)"/>
    <w:basedOn w:val="Normal"/>
    <w:rsid w:val="00F945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8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8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8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6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7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9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4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A.SIMIC\AppData\Roaming\Microsoft\Templates\novi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206D65-2657-4FF5-B7F4-6CCAAF75F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novi memo</Template>
  <TotalTime>4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JAVNO OSNOVNO PREDUZE]E</vt:lpstr>
    </vt:vector>
  </TitlesOfParts>
  <Company>Doboj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OSNOVNO PREDUZE]E</dc:title>
  <dc:creator>mira.simic</dc:creator>
  <cp:lastModifiedBy>Biljana Moćić</cp:lastModifiedBy>
  <cp:revision>12</cp:revision>
  <cp:lastPrinted>2017-10-12T08:34:00Z</cp:lastPrinted>
  <dcterms:created xsi:type="dcterms:W3CDTF">2021-03-19T10:03:00Z</dcterms:created>
  <dcterms:modified xsi:type="dcterms:W3CDTF">2021-03-19T10:06:00Z</dcterms:modified>
</cp:coreProperties>
</file>